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12D76" w14:textId="3D7B0CF6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</w:t>
      </w:r>
      <w:r w:rsidR="006E4190">
        <w:rPr>
          <w:rFonts w:ascii="Times New Roman" w:hAnsi="Times New Roman" w:cs="Times New Roman"/>
          <w:sz w:val="24"/>
          <w:szCs w:val="24"/>
          <w:u w:val="single"/>
        </w:rPr>
        <w:t>a</w:t>
      </w:r>
      <w:r>
        <w:rPr>
          <w:rFonts w:ascii="Times New Roman" w:hAnsi="Times New Roman" w:cs="Times New Roman"/>
          <w:sz w:val="24"/>
          <w:szCs w:val="24"/>
          <w:u w:val="single"/>
        </w:rPr>
        <w:t>m SPYNK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23F9B700" w14:textId="49609638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Ellerton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Priory.</w:t>
      </w:r>
    </w:p>
    <w:p w14:paraId="3DEE3824" w14:textId="77777777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C9F4E" w14:textId="77777777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8788E" w14:textId="77777777" w:rsidR="00D963F5" w:rsidRPr="00FF328A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5025DE4A" w14:textId="77777777" w:rsidR="00D963F5" w:rsidRPr="00FF328A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57CD9CB7" w14:textId="77777777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0601FE89" w14:textId="77777777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E9062" w14:textId="77777777" w:rsidR="00D963F5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5C570" w14:textId="77777777" w:rsidR="00D963F5" w:rsidRPr="00FF328A" w:rsidRDefault="00D963F5" w:rsidP="00D96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13B02DD6" w14:textId="24B41841" w:rsidR="00BA00AB" w:rsidRPr="00D963F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963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21F0" w14:textId="77777777" w:rsidR="00D963F5" w:rsidRDefault="00D963F5" w:rsidP="009139A6">
      <w:r>
        <w:separator/>
      </w:r>
    </w:p>
  </w:endnote>
  <w:endnote w:type="continuationSeparator" w:id="0">
    <w:p w14:paraId="2382E508" w14:textId="77777777" w:rsidR="00D963F5" w:rsidRDefault="00D963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02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7E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9B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3239" w14:textId="77777777" w:rsidR="00D963F5" w:rsidRDefault="00D963F5" w:rsidP="009139A6">
      <w:r>
        <w:separator/>
      </w:r>
    </w:p>
  </w:footnote>
  <w:footnote w:type="continuationSeparator" w:id="0">
    <w:p w14:paraId="16670FA7" w14:textId="77777777" w:rsidR="00D963F5" w:rsidRDefault="00D963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1B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63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1A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F5"/>
    <w:rsid w:val="000666E0"/>
    <w:rsid w:val="002510B7"/>
    <w:rsid w:val="005C130B"/>
    <w:rsid w:val="006E4190"/>
    <w:rsid w:val="00826F5C"/>
    <w:rsid w:val="009139A6"/>
    <w:rsid w:val="009448BB"/>
    <w:rsid w:val="00A3176C"/>
    <w:rsid w:val="00AE65F8"/>
    <w:rsid w:val="00BA00AB"/>
    <w:rsid w:val="00CB4ED9"/>
    <w:rsid w:val="00D963F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9E354"/>
  <w15:chartTrackingRefBased/>
  <w15:docId w15:val="{A9683076-5BA6-4EB5-A70F-DE12BC8D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2021-09-28T19:37:00Z</dcterms:created>
  <dcterms:modified xsi:type="dcterms:W3CDTF">2021-09-28T19:39:00Z</dcterms:modified>
</cp:coreProperties>
</file>